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7A67" w:rsidP="00497A67" w:rsidRDefault="00497A67" w14:paraId="6D3D2CA4" w14:textId="5DED9458">
      <w:pPr>
        <w:tabs>
          <w:tab w:val="left" w:pos="993"/>
          <w:tab w:val="left" w:pos="1134"/>
        </w:tabs>
        <w:rPr>
          <w:rFonts w:cs="Arial"/>
        </w:rPr>
      </w:pPr>
      <w:r w:rsidRPr="6DF8446A" w:rsidR="00497A67">
        <w:rPr>
          <w:rFonts w:cs="Arial"/>
        </w:rPr>
        <w:t>Številka:</w:t>
      </w:r>
      <w:r w:rsidRPr="6DF8446A" w:rsidR="1406E0FF">
        <w:rPr>
          <w:rFonts w:cs="Arial"/>
        </w:rPr>
        <w:t xml:space="preserve"> </w:t>
      </w:r>
      <w:r w:rsidRPr="6DF8446A" w:rsidR="3FAF11A3">
        <w:rPr>
          <w:rFonts w:cs="Arial"/>
        </w:rPr>
        <w:t>170</w:t>
      </w:r>
      <w:r w:rsidRPr="6DF8446A" w:rsidR="00185BB2">
        <w:rPr>
          <w:rFonts w:cs="Arial"/>
        </w:rPr>
        <w:t>.2025</w:t>
      </w:r>
    </w:p>
    <w:p w:rsidR="00497A67" w:rsidP="00497A67" w:rsidRDefault="00497A67" w14:paraId="49EB0E3C" w14:textId="77777777">
      <w:pPr>
        <w:jc w:val="both"/>
        <w:rPr>
          <w:rFonts w:cs="Arial"/>
        </w:rPr>
      </w:pPr>
    </w:p>
    <w:p w:rsidRPr="00B9100B" w:rsidR="00497A67" w:rsidP="00497A67" w:rsidRDefault="00497A67" w14:paraId="340501D9" w14:textId="27E13E91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:rsidR="00497A67" w:rsidP="00497A67" w:rsidRDefault="00497A67" w14:paraId="3F249F46" w14:textId="77777777">
      <w:pPr>
        <w:tabs>
          <w:tab w:val="left" w:pos="1083"/>
        </w:tabs>
        <w:rPr>
          <w:rFonts w:cs="Arial"/>
        </w:rPr>
      </w:pPr>
    </w:p>
    <w:p w:rsidR="00497A67" w:rsidP="00497A67" w:rsidRDefault="00497A67" w14:paraId="7AFF182B" w14:textId="68D1B98A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:rsidR="00497A67" w:rsidP="00497A67" w:rsidRDefault="00497A67" w14:paraId="274F1E5C" w14:textId="77777777">
      <w:pPr>
        <w:tabs>
          <w:tab w:val="left" w:pos="1083"/>
        </w:tabs>
        <w:rPr>
          <w:rFonts w:cs="Arial"/>
        </w:rPr>
      </w:pPr>
    </w:p>
    <w:p w:rsidR="00497A67" w:rsidP="00497A67" w:rsidRDefault="00497A67" w14:paraId="214C8943" w14:textId="1CDF8925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:rsidR="00497A67" w:rsidP="00497A67" w:rsidRDefault="00497A67" w14:paraId="103AA104" w14:textId="77777777">
      <w:pPr>
        <w:tabs>
          <w:tab w:val="left" w:pos="1083"/>
        </w:tabs>
        <w:rPr>
          <w:rFonts w:cs="Arial"/>
        </w:rPr>
      </w:pPr>
    </w:p>
    <w:p w:rsidR="00497A67" w:rsidP="00497A67" w:rsidRDefault="00497A67" w14:paraId="0E2141E9" w14:textId="4BBE6084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  <w:r w:rsidR="00EA1CEB">
        <w:rPr>
          <w:rFonts w:cs="Arial"/>
        </w:rPr>
        <w:t>__</w:t>
      </w:r>
    </w:p>
    <w:p w:rsidR="00497A67" w:rsidP="00497A67" w:rsidRDefault="00497A67" w14:paraId="2CEA5366" w14:textId="77777777">
      <w:pPr>
        <w:jc w:val="both"/>
        <w:rPr>
          <w:rFonts w:cs="Arial"/>
        </w:rPr>
      </w:pPr>
    </w:p>
    <w:p w:rsidR="00497A67" w:rsidP="00497A67" w:rsidRDefault="00497A67" w14:paraId="348E3C08" w14:textId="736A78BC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  <w:r w:rsidR="00EA1CEB">
        <w:rPr>
          <w:rFonts w:cs="Arial"/>
        </w:rPr>
        <w:t>__</w:t>
      </w:r>
    </w:p>
    <w:p w:rsidR="00497A67" w:rsidP="00497A67" w:rsidRDefault="00497A67" w14:paraId="4FA1DFCA" w14:textId="77777777">
      <w:pPr>
        <w:jc w:val="both"/>
        <w:rPr>
          <w:rFonts w:cs="Arial"/>
        </w:rPr>
      </w:pPr>
    </w:p>
    <w:p w:rsidR="00497A67" w:rsidP="00497A67" w:rsidRDefault="00497A67" w14:paraId="10131CE8" w14:textId="4D1FDE4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  <w:r w:rsidR="00EA1CEB">
        <w:rPr>
          <w:rFonts w:cs="Arial"/>
        </w:rPr>
        <w:t>__</w:t>
      </w:r>
    </w:p>
    <w:p w:rsidR="00497A67" w:rsidP="00497A67" w:rsidRDefault="00497A67" w14:paraId="48489F90" w14:textId="77777777">
      <w:pPr>
        <w:jc w:val="both"/>
        <w:rPr>
          <w:rFonts w:cs="Arial"/>
        </w:rPr>
      </w:pPr>
    </w:p>
    <w:p w:rsidR="00497A67" w:rsidP="00497A67" w:rsidRDefault="00497A67" w14:paraId="251E2265" w14:textId="0ED2EECD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  <w:r w:rsidR="00EA1CEB">
        <w:rPr>
          <w:rFonts w:cs="Arial"/>
        </w:rPr>
        <w:t>__</w:t>
      </w:r>
    </w:p>
    <w:p w:rsidR="00937DEB" w:rsidP="00497A67" w:rsidRDefault="00937DEB" w14:paraId="7D2EEC03" w14:textId="77777777">
      <w:pPr>
        <w:jc w:val="both"/>
        <w:rPr>
          <w:rFonts w:cs="Arial"/>
        </w:rPr>
      </w:pPr>
    </w:p>
    <w:p w:rsidR="00497A67" w:rsidP="00497A67" w:rsidRDefault="00937DEB" w14:paraId="7395F16A" w14:textId="17784D01">
      <w:pPr>
        <w:jc w:val="both"/>
        <w:rPr>
          <w:rFonts w:cs="Arial"/>
        </w:rPr>
      </w:pPr>
      <w:r>
        <w:rPr>
          <w:rFonts w:cs="Arial"/>
        </w:rPr>
        <w:t>Referenčna izjava se nanaša na sklop _______________(vpisati št. sklopa)</w:t>
      </w:r>
    </w:p>
    <w:p w:rsidR="00937DEB" w:rsidP="00497A67" w:rsidRDefault="00937DEB" w14:paraId="007CC4E8" w14:textId="77777777">
      <w:pPr>
        <w:jc w:val="both"/>
        <w:rPr>
          <w:rFonts w:cs="Arial"/>
        </w:rPr>
      </w:pPr>
    </w:p>
    <w:p w:rsidR="00497A67" w:rsidP="00497A67" w:rsidRDefault="00497A67" w14:paraId="3A06665E" w14:textId="1594974B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</w:t>
      </w:r>
      <w:r w:rsidR="00EA1CEB">
        <w:rPr>
          <w:rFonts w:cs="Arial"/>
        </w:rPr>
        <w:t>_</w:t>
      </w:r>
    </w:p>
    <w:p w:rsidR="00497A67" w:rsidP="00497A67" w:rsidRDefault="00497A67" w14:paraId="229200B0" w14:textId="4C43BC88">
      <w:pPr>
        <w:jc w:val="both"/>
        <w:rPr>
          <w:rFonts w:cs="Arial"/>
        </w:rPr>
      </w:pPr>
    </w:p>
    <w:p w:rsidR="002C02F2" w:rsidP="002C02F2" w:rsidRDefault="002C02F2" w14:paraId="3DCA1D4E" w14:textId="678EA792">
      <w:pPr>
        <w:jc w:val="both"/>
        <w:rPr>
          <w:rFonts w:cs="Arial"/>
        </w:rPr>
      </w:pPr>
      <w:r>
        <w:rPr>
          <w:rFonts w:cs="Arial"/>
        </w:rPr>
        <w:t>Predmet pogodbe</w:t>
      </w:r>
      <w:r w:rsidR="0019083B">
        <w:rPr>
          <w:rFonts w:cs="Arial"/>
        </w:rPr>
        <w:t xml:space="preserve"> oz. naročilnice</w:t>
      </w:r>
      <w:r>
        <w:rPr>
          <w:rFonts w:cs="Arial"/>
        </w:rPr>
        <w:t>:____________________</w:t>
      </w:r>
      <w:r w:rsidR="0019083B">
        <w:rPr>
          <w:rFonts w:cs="Arial"/>
        </w:rPr>
        <w:t>___________________________</w:t>
      </w:r>
    </w:p>
    <w:p w:rsidR="002C02F2" w:rsidP="00497A67" w:rsidRDefault="002C02F2" w14:paraId="5B3A4FBF" w14:textId="77777777">
      <w:pPr>
        <w:jc w:val="both"/>
        <w:rPr>
          <w:rFonts w:cs="Arial"/>
        </w:rPr>
      </w:pPr>
    </w:p>
    <w:p w:rsidR="00937DEB" w:rsidP="002C02F2" w:rsidRDefault="00EA1CEB" w14:paraId="24BCACB7" w14:textId="77777777">
      <w:pPr>
        <w:jc w:val="both"/>
        <w:rPr>
          <w:rFonts w:cs="Arial"/>
        </w:rPr>
      </w:pPr>
      <w:r>
        <w:rPr>
          <w:rFonts w:cs="Arial"/>
        </w:rPr>
        <w:t>Opis referenčnega projekta</w:t>
      </w:r>
      <w:r w:rsidR="00937DEB">
        <w:rPr>
          <w:rFonts w:cs="Arial"/>
        </w:rPr>
        <w:t xml:space="preserve"> z opredelitvijo njegove vrednosti </w:t>
      </w:r>
    </w:p>
    <w:p w:rsidR="002C02F2" w:rsidP="002C02F2" w:rsidRDefault="00EA1CEB" w14:paraId="725453BC" w14:textId="217BC837">
      <w:pPr>
        <w:jc w:val="both"/>
        <w:rPr>
          <w:rFonts w:cs="Arial"/>
        </w:rPr>
      </w:pP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</w:t>
      </w:r>
      <w:r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="002C02F2">
        <w:rPr>
          <w:rFonts w:cs="Arial"/>
        </w:rPr>
        <w:t>: __________________________________________________</w:t>
      </w:r>
      <w:r w:rsidR="0019083B">
        <w:rPr>
          <w:rFonts w:cs="Arial"/>
        </w:rPr>
        <w:t>_____</w:t>
      </w:r>
      <w:r>
        <w:rPr>
          <w:rFonts w:cs="Arial"/>
        </w:rPr>
        <w:t>____</w:t>
      </w:r>
    </w:p>
    <w:p w:rsidR="00034A94" w:rsidP="002C02F2" w:rsidRDefault="00034A94" w14:paraId="36272B3A" w14:textId="17B2233E">
      <w:pPr>
        <w:jc w:val="both"/>
        <w:rPr>
          <w:rFonts w:cs="Arial"/>
        </w:rPr>
      </w:pPr>
    </w:p>
    <w:p w:rsidR="00497A67" w:rsidP="00497A67" w:rsidRDefault="00497A67" w14:paraId="3BB720D7" w14:textId="17DCE152">
      <w:pPr>
        <w:jc w:val="both"/>
        <w:rPr>
          <w:rFonts w:cs="Arial"/>
        </w:rPr>
      </w:pPr>
      <w:bookmarkStart w:name="_Hlk170128208" w:id="0"/>
      <w:r>
        <w:rPr>
          <w:rFonts w:cs="Arial"/>
        </w:rPr>
        <w:t>Mesec in leto izvedene storitve:_______________________________________________</w:t>
      </w:r>
      <w:r w:rsidR="0019083B">
        <w:rPr>
          <w:rFonts w:cs="Arial"/>
        </w:rPr>
        <w:t>__</w:t>
      </w:r>
    </w:p>
    <w:p w:rsidR="00034A94" w:rsidP="00034A94" w:rsidRDefault="00034A94" w14:paraId="2E417F21" w14:textId="77777777">
      <w:pPr>
        <w:jc w:val="both"/>
        <w:rPr>
          <w:rFonts w:cs="Arial"/>
        </w:rPr>
      </w:pPr>
    </w:p>
    <w:bookmarkEnd w:id="0"/>
    <w:p w:rsidR="00497A67" w:rsidP="00497A67" w:rsidRDefault="00497A67" w14:paraId="7B73BE87" w14:textId="77777777">
      <w:pPr>
        <w:jc w:val="both"/>
        <w:rPr>
          <w:rFonts w:cs="Arial"/>
        </w:rPr>
      </w:pPr>
    </w:p>
    <w:p w:rsidRPr="002C02F2" w:rsidR="00497A67" w:rsidP="00497A67" w:rsidRDefault="00497A67" w14:paraId="22614CDC" w14:textId="55B0B43D">
      <w:pPr>
        <w:jc w:val="both"/>
        <w:rPr>
          <w:rFonts w:cs="Arial"/>
          <w:i/>
          <w:sz w:val="18"/>
          <w:szCs w:val="18"/>
        </w:rPr>
      </w:pPr>
      <w:r w:rsidRPr="002C02F2">
        <w:rPr>
          <w:rFonts w:cs="Arial"/>
        </w:rPr>
        <w:t xml:space="preserve">Kot naročnik navedene referenčne storitve potrjujemo, da je sodelujoče podjetje uspešno (v roku in v skladu z zahtevami pogodbe, naročilnice, ipd.) izvedel zgoraj navedeno referenčno storitev. </w:t>
      </w:r>
    </w:p>
    <w:p w:rsidR="00497A67" w:rsidP="00497A67" w:rsidRDefault="00497A67" w14:paraId="09CE6BAB" w14:textId="77777777">
      <w:pPr>
        <w:jc w:val="both"/>
        <w:rPr>
          <w:rFonts w:cs="Arial"/>
        </w:rPr>
      </w:pPr>
    </w:p>
    <w:p w:rsidR="00497A67" w:rsidP="00497A67" w:rsidRDefault="00497A67" w14:paraId="13BB1D0B" w14:textId="77777777">
      <w:pPr>
        <w:rPr>
          <w:rFonts w:cs="Arial"/>
        </w:rPr>
      </w:pPr>
    </w:p>
    <w:tbl>
      <w:tblPr>
        <w:tblStyle w:val="Tabelamrea"/>
        <w:tblW w:w="11378" w:type="dxa"/>
        <w:tblInd w:w="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610"/>
        <w:gridCol w:w="3739"/>
        <w:gridCol w:w="6029"/>
      </w:tblGrid>
      <w:tr w:rsidR="00497A67" w:rsidTr="00185BB2" w14:paraId="611C31B8" w14:textId="77777777">
        <w:tc>
          <w:tcPr>
            <w:tcW w:w="1610" w:type="dxa"/>
          </w:tcPr>
          <w:p w:rsidR="00497A67" w:rsidP="00462CD8" w:rsidRDefault="00497A67" w14:paraId="0C55F2BC" w14:textId="77777777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3739" w:type="dxa"/>
          </w:tcPr>
          <w:p w:rsidR="00497A67" w:rsidP="00462CD8" w:rsidRDefault="00497A67" w14:paraId="584DD19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:rsidR="00497A67" w:rsidP="00462CD8" w:rsidRDefault="00497A67" w14:paraId="3C6D7527" w14:textId="77777777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:rsidR="00497A67" w:rsidP="00462CD8" w:rsidRDefault="00497A67" w14:paraId="4E342BF7" w14:textId="77777777">
            <w:pPr>
              <w:rPr>
                <w:rFonts w:cs="Arial"/>
              </w:rPr>
            </w:pPr>
          </w:p>
          <w:p w:rsidR="00497A67" w:rsidP="00462CD8" w:rsidRDefault="00497A67" w14:paraId="4287718E" w14:textId="77777777">
            <w:pPr>
              <w:rPr>
                <w:rFonts w:cs="Arial"/>
              </w:rPr>
            </w:pPr>
          </w:p>
        </w:tc>
      </w:tr>
      <w:tr w:rsidR="00497A67" w:rsidTr="00185BB2" w14:paraId="1EC914ED" w14:textId="77777777">
        <w:tc>
          <w:tcPr>
            <w:tcW w:w="1610" w:type="dxa"/>
          </w:tcPr>
          <w:p w:rsidR="00497A67" w:rsidP="00462CD8" w:rsidRDefault="00497A67" w14:paraId="11AC5795" w14:textId="77777777">
            <w:pPr>
              <w:rPr>
                <w:rFonts w:cs="Arial"/>
              </w:rPr>
            </w:pPr>
          </w:p>
        </w:tc>
        <w:tc>
          <w:tcPr>
            <w:tcW w:w="3739" w:type="dxa"/>
          </w:tcPr>
          <w:p w:rsidR="00497A67" w:rsidP="00462CD8" w:rsidRDefault="00497A67" w14:paraId="1BA8ACA6" w14:textId="77777777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:rsidR="00497A67" w:rsidP="00462CD8" w:rsidRDefault="00497A67" w14:paraId="30F414A7" w14:textId="77777777">
            <w:pPr>
              <w:rPr>
                <w:rFonts w:cs="Arial"/>
              </w:rPr>
            </w:pPr>
          </w:p>
        </w:tc>
      </w:tr>
      <w:tr w:rsidR="00497A67" w:rsidTr="00185BB2" w14:paraId="4ECC6E14" w14:textId="77777777">
        <w:tc>
          <w:tcPr>
            <w:tcW w:w="1610" w:type="dxa"/>
          </w:tcPr>
          <w:p w:rsidR="00497A67" w:rsidP="00462CD8" w:rsidRDefault="00497A67" w14:paraId="23347BCD" w14:textId="77777777">
            <w:pPr>
              <w:rPr>
                <w:rFonts w:cs="Arial"/>
              </w:rPr>
            </w:pPr>
          </w:p>
        </w:tc>
        <w:tc>
          <w:tcPr>
            <w:tcW w:w="3739" w:type="dxa"/>
          </w:tcPr>
          <w:p w:rsidR="00497A67" w:rsidP="00462CD8" w:rsidRDefault="00497A67" w14:paraId="2F7E27B0" w14:textId="77777777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:rsidR="00497A67" w:rsidP="00462CD8" w:rsidRDefault="00497A67" w14:paraId="15C557F7" w14:textId="77777777">
            <w:pPr>
              <w:rPr>
                <w:rFonts w:cs="Arial"/>
              </w:rPr>
            </w:pPr>
          </w:p>
        </w:tc>
      </w:tr>
    </w:tbl>
    <w:p w:rsidR="00497A67" w:rsidP="00497A67" w:rsidRDefault="00497A67" w14:paraId="13A7DCD2" w14:textId="77777777">
      <w:pPr>
        <w:jc w:val="both"/>
        <w:rPr>
          <w:rFonts w:cs="Arial"/>
          <w:i/>
        </w:rPr>
      </w:pPr>
    </w:p>
    <w:p w:rsidR="00497A67" w:rsidP="00497A67" w:rsidRDefault="00497A67" w14:paraId="29CF18D1" w14:textId="77777777">
      <w:pPr>
        <w:jc w:val="both"/>
        <w:rPr>
          <w:rFonts w:cs="Arial"/>
          <w:i/>
        </w:rPr>
      </w:pPr>
    </w:p>
    <w:p w:rsidR="00497A67" w:rsidP="00497A67" w:rsidRDefault="00497A67" w14:paraId="66823544" w14:textId="77777777">
      <w:pPr>
        <w:jc w:val="both"/>
        <w:rPr>
          <w:rFonts w:cs="Arial"/>
          <w:i/>
        </w:rPr>
      </w:pPr>
    </w:p>
    <w:p w:rsidR="00497A67" w:rsidP="00497A67" w:rsidRDefault="00497A67" w14:paraId="08588E27" w14:textId="072A1114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:rsidR="00937DEB" w:rsidP="00497A67" w:rsidRDefault="00937DEB" w14:paraId="2E7B1EAC" w14:textId="77777777">
      <w:pPr>
        <w:jc w:val="both"/>
        <w:rPr>
          <w:rFonts w:cs="Arial"/>
          <w:i/>
        </w:rPr>
      </w:pPr>
    </w:p>
    <w:p w:rsidRPr="005B4793" w:rsidR="00937DEB" w:rsidP="00497A67" w:rsidRDefault="00937DEB" w14:paraId="73DDDBEB" w14:textId="2CC57736">
      <w:pPr>
        <w:jc w:val="both"/>
        <w:rPr>
          <w:rFonts w:cs="Arial"/>
          <w:i/>
        </w:rPr>
      </w:pPr>
      <w:bookmarkStart w:name="_Hlk190781160" w:id="1"/>
      <w:r>
        <w:rPr>
          <w:rFonts w:cs="Arial"/>
          <w:i/>
        </w:rPr>
        <w:t>V kolikor se ponudnik prijavlja na oba sklopa je potrebno obrazec izpolniti za vsak sklop posebej.</w:t>
      </w:r>
    </w:p>
    <w:bookmarkEnd w:id="1"/>
    <w:p w:rsidR="00497A67" w:rsidP="00497A67" w:rsidRDefault="00497A67" w14:paraId="48521C8C" w14:textId="77777777">
      <w:pPr>
        <w:pStyle w:val="Telobesedila"/>
        <w:tabs>
          <w:tab w:val="num" w:pos="1080"/>
        </w:tabs>
        <w:rPr>
          <w:rFonts w:cs="Arial"/>
          <w:i/>
        </w:rPr>
      </w:pPr>
    </w:p>
    <w:p w:rsidRPr="005B4793" w:rsidR="00497A67" w:rsidP="00497A67" w:rsidRDefault="00497A67" w14:paraId="111E1169" w14:textId="7777777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:rsidRPr="005B4793" w:rsidR="00497A67" w:rsidP="00497A67" w:rsidRDefault="00497A67" w14:paraId="498EA7DC" w14:textId="77777777">
      <w:pPr>
        <w:jc w:val="both"/>
        <w:rPr>
          <w:rFonts w:cs="Arial"/>
          <w:i/>
        </w:rPr>
      </w:pPr>
    </w:p>
    <w:p w:rsidRPr="00497A67" w:rsidR="00EF5515" w:rsidP="00497A67" w:rsidRDefault="00EF5515" w14:paraId="2C770E24" w14:textId="20E0DAF8"/>
    <w:sectPr w:rsidRPr="00497A67" w:rsidR="00EF5515" w:rsidSect="00D91A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113B6" w:rsidRDefault="007113B6" w14:paraId="700E376F" w14:textId="77777777">
      <w:r>
        <w:separator/>
      </w:r>
    </w:p>
  </w:endnote>
  <w:endnote w:type="continuationSeparator" w:id="0">
    <w:p w:rsidR="007113B6" w:rsidRDefault="007113B6" w14:paraId="5AC6D79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1D00" w:rsidRDefault="00B41D00" w14:paraId="14704DF8" w14:textId="77777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01218" w:rsidR="00370866" w:rsidP="00001218" w:rsidRDefault="00370866" w14:paraId="17461EB2" w14:textId="6BE73708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434"/>
      <w:gridCol w:w="4598"/>
    </w:tblGrid>
    <w:tr w:rsidRPr="00A1445A" w:rsidR="00370866" w:rsidTr="00A1445A" w14:paraId="4A5C4125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77483DAF" w14:textId="7B4ED9F7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Pr="00A1445A" w:rsidR="00370866" w:rsidP="00A1445A" w:rsidRDefault="00B41D00" w14:paraId="297360FB" w14:textId="2E7D4159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4A0AFC9C" wp14:editId="0A760331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A1445A" w:rsidR="00370866">
            <w:rPr>
              <w:rStyle w:val="tevilkastrani"/>
              <w:rFonts w:cs="Arial"/>
            </w:rPr>
            <w:t xml:space="preserve"> </w:t>
          </w:r>
          <w:r w:rsidRPr="00A1445A" w:rsidR="00370866">
            <w:rPr>
              <w:rStyle w:val="tevilkastrani"/>
              <w:rFonts w:cs="Arial"/>
            </w:rPr>
            <w:fldChar w:fldCharType="begin"/>
          </w:r>
          <w:r w:rsidRPr="00A1445A" w:rsidR="00370866">
            <w:rPr>
              <w:rStyle w:val="tevilkastrani"/>
              <w:rFonts w:cs="Arial"/>
            </w:rPr>
            <w:instrText xml:space="preserve"> NUMPAGES </w:instrText>
          </w:r>
          <w:r w:rsidRPr="00A1445A" w:rsidR="00370866">
            <w:rPr>
              <w:rStyle w:val="tevilkastrani"/>
              <w:rFonts w:cs="Arial"/>
            </w:rPr>
            <w:fldChar w:fldCharType="separate"/>
          </w:r>
          <w:r w:rsidR="007A2CC7">
            <w:rPr>
              <w:rStyle w:val="tevilkastrani"/>
              <w:rFonts w:cs="Arial"/>
              <w:noProof/>
            </w:rPr>
            <w:t>1</w:t>
          </w:r>
          <w:r w:rsidRPr="00A1445A" w:rsidR="00370866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503BF89D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113B6" w:rsidRDefault="007113B6" w14:paraId="5A6D995A" w14:textId="77777777">
      <w:r>
        <w:separator/>
      </w:r>
    </w:p>
  </w:footnote>
  <w:footnote w:type="continuationSeparator" w:id="0">
    <w:p w:rsidR="007113B6" w:rsidRDefault="007113B6" w14:paraId="7191E93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1D00" w:rsidRDefault="00B41D00" w14:paraId="2B7547F8" w14:textId="77777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0920C4" w:rsidTr="430920C4" w14:paraId="108D4722" w14:textId="77777777">
      <w:trPr>
        <w:trHeight w:val="300"/>
      </w:trPr>
      <w:tc>
        <w:tcPr>
          <w:tcW w:w="3020" w:type="dxa"/>
        </w:tcPr>
        <w:p w:rsidR="430920C4" w:rsidP="430920C4" w:rsidRDefault="430920C4" w14:paraId="576ECC7D" w14:textId="37DE56B8">
          <w:pPr>
            <w:pStyle w:val="Glava"/>
            <w:ind w:left="-115"/>
          </w:pPr>
        </w:p>
      </w:tc>
      <w:tc>
        <w:tcPr>
          <w:tcW w:w="3020" w:type="dxa"/>
        </w:tcPr>
        <w:p w:rsidR="430920C4" w:rsidP="430920C4" w:rsidRDefault="430920C4" w14:paraId="22E018EB" w14:textId="4D759801">
          <w:pPr>
            <w:pStyle w:val="Glava"/>
            <w:jc w:val="center"/>
          </w:pPr>
        </w:p>
      </w:tc>
      <w:tc>
        <w:tcPr>
          <w:tcW w:w="3020" w:type="dxa"/>
        </w:tcPr>
        <w:p w:rsidR="430920C4" w:rsidP="430920C4" w:rsidRDefault="430920C4" w14:paraId="224076A9" w14:textId="555C142B">
          <w:pPr>
            <w:pStyle w:val="Glava"/>
            <w:ind w:right="-115"/>
            <w:jc w:val="right"/>
          </w:pPr>
        </w:p>
      </w:tc>
    </w:tr>
  </w:tbl>
  <w:p w:rsidR="430920C4" w:rsidP="430920C4" w:rsidRDefault="430920C4" w14:paraId="762E00C6" w14:textId="1ED3EDA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2C02F2" w:rsidR="002C02F2" w:rsidTr="006B567D" w14:paraId="44FBC67B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2C02F2" w:rsidR="002C02F2" w:rsidP="002C02F2" w:rsidRDefault="00B41D00" w14:paraId="5067113D" w14:textId="1E8FDF9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5287EC68" wp14:editId="3625354E">
                <wp:extent cx="1327918" cy="501556"/>
                <wp:effectExtent l="0" t="0" r="571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6919" cy="5049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2C02F2" w:rsidR="002C02F2" w:rsidP="002C02F2" w:rsidRDefault="002C02F2" w14:paraId="1D0D44A1" w14:textId="77777777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2C02F2" w:rsidR="002C02F2" w:rsidP="002C02F2" w:rsidRDefault="002C02F2" w14:paraId="210E8472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2C02F2" w:rsidR="002C02F2" w:rsidTr="006B567D" w14:paraId="79C4F011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2C02F2" w:rsidR="002C02F2" w:rsidP="002C02F2" w:rsidRDefault="002C02F2" w14:paraId="09FA37F3" w14:textId="7777777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C02F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2C02F2" w:rsidR="002C02F2" w:rsidP="002C02F2" w:rsidRDefault="002C02F2" w14:paraId="5F4121E5" w14:textId="77777777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2C02F2" w:rsidR="002C02F2" w:rsidP="002C02F2" w:rsidRDefault="002C02F2" w14:paraId="60BE2601" w14:textId="257D50AE">
          <w:pPr>
            <w:jc w:val="right"/>
            <w:rPr>
              <w:rFonts w:cs="Arial"/>
              <w:sz w:val="16"/>
              <w:szCs w:val="16"/>
            </w:rPr>
          </w:pPr>
          <w:r w:rsidRPr="002C02F2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15a</w:t>
          </w:r>
        </w:p>
      </w:tc>
    </w:tr>
  </w:tbl>
  <w:p w:rsidRPr="002C02F2" w:rsidR="002C02F2" w:rsidP="002C02F2" w:rsidRDefault="002C02F2" w14:paraId="133AB81C" w14:textId="77777777"/>
  <w:p w:rsidRPr="002C02F2" w:rsidR="002C02F2" w:rsidP="002C02F2" w:rsidRDefault="002C02F2" w14:paraId="4EB5CE6E" w14:textId="77777777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:rsidRPr="002C02F2" w:rsidR="002C02F2" w:rsidP="002C02F2" w:rsidRDefault="002C02F2" w14:paraId="2FBD3E02" w14:textId="77777777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:rsidRPr="00FC6CF0" w:rsidR="00370866" w:rsidRDefault="00370866" w14:paraId="16BFB5D1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2078437837">
    <w:abstractNumId w:val="3"/>
  </w:num>
  <w:num w:numId="2" w16cid:durableId="1181240394">
    <w:abstractNumId w:val="5"/>
  </w:num>
  <w:num w:numId="3" w16cid:durableId="1919752632">
    <w:abstractNumId w:val="2"/>
  </w:num>
  <w:num w:numId="4" w16cid:durableId="55788316">
    <w:abstractNumId w:val="1"/>
  </w:num>
  <w:num w:numId="5" w16cid:durableId="1816529081">
    <w:abstractNumId w:val="4"/>
  </w:num>
  <w:num w:numId="6" w16cid:durableId="400294409">
    <w:abstractNumId w:val="0"/>
  </w:num>
  <w:num w:numId="7" w16cid:durableId="726074471">
    <w:abstractNumId w:val="7"/>
  </w:num>
  <w:num w:numId="8" w16cid:durableId="417946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4A94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A43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259"/>
    <w:rsid w:val="00174BFE"/>
    <w:rsid w:val="00183318"/>
    <w:rsid w:val="00185BB2"/>
    <w:rsid w:val="0019083B"/>
    <w:rsid w:val="001914EB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4242D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C02F2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D72D7"/>
    <w:rsid w:val="006E377F"/>
    <w:rsid w:val="006F44F5"/>
    <w:rsid w:val="006F758E"/>
    <w:rsid w:val="007033C0"/>
    <w:rsid w:val="007113B6"/>
    <w:rsid w:val="007345D8"/>
    <w:rsid w:val="00741DF3"/>
    <w:rsid w:val="00743912"/>
    <w:rsid w:val="00752B45"/>
    <w:rsid w:val="00761EA4"/>
    <w:rsid w:val="00767A5A"/>
    <w:rsid w:val="00780396"/>
    <w:rsid w:val="0078319E"/>
    <w:rsid w:val="00783525"/>
    <w:rsid w:val="007838D2"/>
    <w:rsid w:val="007A2CC7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861E2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68B"/>
    <w:rsid w:val="00937DEB"/>
    <w:rsid w:val="00941812"/>
    <w:rsid w:val="00945B2B"/>
    <w:rsid w:val="00946104"/>
    <w:rsid w:val="009514DD"/>
    <w:rsid w:val="0095198A"/>
    <w:rsid w:val="00953938"/>
    <w:rsid w:val="00965BB4"/>
    <w:rsid w:val="00982BAF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1D00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173C"/>
    <w:rsid w:val="00C22236"/>
    <w:rsid w:val="00C2689D"/>
    <w:rsid w:val="00C462CE"/>
    <w:rsid w:val="00C468BF"/>
    <w:rsid w:val="00C50DCB"/>
    <w:rsid w:val="00C55F9C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1ABD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5B55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1CEB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  <w:rsid w:val="08E43283"/>
    <w:rsid w:val="1406E0FF"/>
    <w:rsid w:val="3FAF11A3"/>
    <w:rsid w:val="430920C4"/>
    <w:rsid w:val="6DF8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185BB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CC9990-94FA-4077-95D8-2562F87404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2F4F5793-8453-4E07-A659-F496AE22D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Matej Maček</lastModifiedBy>
  <revision>31</revision>
  <lastPrinted>2016-06-20T06:30:00.0000000Z</lastPrinted>
  <dcterms:created xsi:type="dcterms:W3CDTF">2021-05-24T06:18:00.0000000Z</dcterms:created>
  <dcterms:modified xsi:type="dcterms:W3CDTF">2025-04-22T08:53:45.9885605Z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